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CF7" w:rsidRPr="00806AF6" w:rsidRDefault="009A1CF7" w:rsidP="006B0290">
      <w:pPr>
        <w:jc w:val="center"/>
        <w:rPr>
          <w:rFonts w:ascii="方正小标宋简体" w:eastAsia="方正小标宋简体" w:hAnsi="Times New Roman" w:cs="Times New Roman"/>
          <w:b/>
          <w:bCs/>
          <w:sz w:val="32"/>
          <w:szCs w:val="32"/>
        </w:rPr>
      </w:pPr>
      <w:r w:rsidRPr="00806AF6">
        <w:rPr>
          <w:rFonts w:ascii="方正小标宋简体" w:eastAsia="方正小标宋简体" w:hAnsi="Times New Roman" w:cs="方正小标宋简体" w:hint="eastAsia"/>
          <w:b/>
          <w:bCs/>
          <w:sz w:val="32"/>
          <w:szCs w:val="32"/>
        </w:rPr>
        <w:t>西安建筑科技大学仪器设备处置清单及鉴定意见表</w:t>
      </w:r>
    </w:p>
    <w:p w:rsidR="009A1CF7" w:rsidRPr="007070F9" w:rsidRDefault="009A1CF7" w:rsidP="006B0290">
      <w:pPr>
        <w:rPr>
          <w:rFonts w:ascii="Times New Roman" w:eastAsia="仿宋_GB2312" w:hAnsi="Times New Roman" w:cs="Times New Roman"/>
          <w:b/>
          <w:bCs/>
          <w:sz w:val="28"/>
          <w:szCs w:val="28"/>
        </w:rPr>
      </w:pP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二级单位名称（盖章）：材料与矿资学院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填表人：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袁蝴蝶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eastAsia="仿宋_GB2312" w:hAnsi="Times New Roman" w:cs="仿宋_GB2312" w:hint="eastAsia"/>
          <w:b/>
          <w:bCs/>
          <w:sz w:val="28"/>
          <w:szCs w:val="28"/>
        </w:rPr>
        <w:t>填表日期：</w:t>
      </w:r>
      <w:r>
        <w:rPr>
          <w:rFonts w:ascii="Times New Roman" w:eastAsia="仿宋_GB2312" w:hAnsi="Times New Roman" w:cs="Times New Roman"/>
          <w:b/>
          <w:bCs/>
          <w:sz w:val="28"/>
          <w:szCs w:val="28"/>
        </w:rPr>
        <w:t>2016.12.21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989"/>
        <w:gridCol w:w="988"/>
        <w:gridCol w:w="318"/>
        <w:gridCol w:w="1510"/>
        <w:gridCol w:w="1587"/>
        <w:gridCol w:w="287"/>
        <w:gridCol w:w="709"/>
        <w:gridCol w:w="1297"/>
        <w:gridCol w:w="1500"/>
        <w:gridCol w:w="1040"/>
        <w:gridCol w:w="1493"/>
        <w:gridCol w:w="966"/>
      </w:tblGrid>
      <w:tr w:rsidR="009A1CF7" w:rsidTr="00094217">
        <w:trPr>
          <w:trHeight w:val="567"/>
        </w:trPr>
        <w:tc>
          <w:tcPr>
            <w:tcW w:w="534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989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306" w:type="dxa"/>
            <w:gridSpan w:val="2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510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型号</w:t>
            </w:r>
          </w:p>
        </w:tc>
        <w:tc>
          <w:tcPr>
            <w:tcW w:w="1587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996" w:type="dxa"/>
            <w:gridSpan w:val="2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297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500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40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购置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1493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66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9A1CF7" w:rsidTr="00094217">
        <w:trPr>
          <w:trHeight w:val="567"/>
        </w:trPr>
        <w:tc>
          <w:tcPr>
            <w:tcW w:w="534" w:type="dxa"/>
          </w:tcPr>
          <w:p w:rsidR="009A1CF7" w:rsidRPr="004409FF" w:rsidRDefault="009A1CF7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9A1CF7" w:rsidRPr="004409FF" w:rsidRDefault="009A1CF7" w:rsidP="004409FF">
            <w:pPr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结构陶瓷研究所</w:t>
            </w:r>
          </w:p>
        </w:tc>
        <w:tc>
          <w:tcPr>
            <w:tcW w:w="1306" w:type="dxa"/>
            <w:gridSpan w:val="2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微型电子计算机</w:t>
            </w:r>
          </w:p>
        </w:tc>
        <w:tc>
          <w:tcPr>
            <w:tcW w:w="151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天雀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3900</w:t>
            </w:r>
          </w:p>
        </w:tc>
        <w:tc>
          <w:tcPr>
            <w:tcW w:w="1587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9000</w:t>
            </w:r>
          </w:p>
        </w:tc>
        <w:tc>
          <w:tcPr>
            <w:tcW w:w="996" w:type="dxa"/>
            <w:gridSpan w:val="2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9000</w:t>
            </w:r>
          </w:p>
        </w:tc>
        <w:tc>
          <w:tcPr>
            <w:tcW w:w="150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23420001</w:t>
            </w:r>
          </w:p>
        </w:tc>
        <w:tc>
          <w:tcPr>
            <w:tcW w:w="104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2007.11</w:t>
            </w:r>
          </w:p>
        </w:tc>
        <w:tc>
          <w:tcPr>
            <w:tcW w:w="1493" w:type="dxa"/>
            <w:vAlign w:val="center"/>
          </w:tcPr>
          <w:p w:rsidR="009A1CF7" w:rsidRPr="004409FF" w:rsidRDefault="009A1CF7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66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9A1CF7" w:rsidTr="00094217">
        <w:trPr>
          <w:trHeight w:val="567"/>
        </w:trPr>
        <w:tc>
          <w:tcPr>
            <w:tcW w:w="534" w:type="dxa"/>
          </w:tcPr>
          <w:p w:rsidR="009A1CF7" w:rsidRPr="004409FF" w:rsidRDefault="009A1CF7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结构陶瓷研究所</w:t>
            </w:r>
          </w:p>
        </w:tc>
        <w:tc>
          <w:tcPr>
            <w:tcW w:w="1306" w:type="dxa"/>
            <w:gridSpan w:val="2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氮化炉</w:t>
            </w:r>
          </w:p>
        </w:tc>
        <w:tc>
          <w:tcPr>
            <w:tcW w:w="151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1450</w:t>
            </w:r>
            <w:r>
              <w:rPr>
                <w:rFonts w:ascii="仿宋_GB2312" w:eastAsia="仿宋_GB2312" w:hAnsi="Times New Roman" w:cs="仿宋_GB2312" w:hint="eastAsia"/>
                <w:kern w:val="0"/>
                <w:sz w:val="24"/>
                <w:szCs w:val="24"/>
              </w:rPr>
              <w:t>℃</w:t>
            </w:r>
          </w:p>
        </w:tc>
        <w:tc>
          <w:tcPr>
            <w:tcW w:w="1587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100000</w:t>
            </w:r>
          </w:p>
        </w:tc>
        <w:tc>
          <w:tcPr>
            <w:tcW w:w="996" w:type="dxa"/>
            <w:gridSpan w:val="2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100000</w:t>
            </w:r>
          </w:p>
        </w:tc>
        <w:tc>
          <w:tcPr>
            <w:tcW w:w="150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23420003</w:t>
            </w:r>
          </w:p>
        </w:tc>
        <w:tc>
          <w:tcPr>
            <w:tcW w:w="104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2004.05</w:t>
            </w:r>
          </w:p>
        </w:tc>
        <w:tc>
          <w:tcPr>
            <w:tcW w:w="1493" w:type="dxa"/>
            <w:vAlign w:val="center"/>
          </w:tcPr>
          <w:p w:rsidR="009A1CF7" w:rsidRPr="004409FF" w:rsidRDefault="009A1CF7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66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9A1CF7" w:rsidTr="00094217">
        <w:trPr>
          <w:trHeight w:val="567"/>
        </w:trPr>
        <w:tc>
          <w:tcPr>
            <w:tcW w:w="534" w:type="dxa"/>
          </w:tcPr>
          <w:p w:rsidR="009A1CF7" w:rsidRPr="004409FF" w:rsidRDefault="009A1CF7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989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结构陶瓷研究所</w:t>
            </w:r>
          </w:p>
        </w:tc>
        <w:tc>
          <w:tcPr>
            <w:tcW w:w="1306" w:type="dxa"/>
            <w:gridSpan w:val="2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高温电炉</w:t>
            </w:r>
          </w:p>
        </w:tc>
        <w:tc>
          <w:tcPr>
            <w:tcW w:w="151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30L-1700</w:t>
            </w:r>
          </w:p>
        </w:tc>
        <w:tc>
          <w:tcPr>
            <w:tcW w:w="1587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25000</w:t>
            </w:r>
          </w:p>
        </w:tc>
        <w:tc>
          <w:tcPr>
            <w:tcW w:w="996" w:type="dxa"/>
            <w:gridSpan w:val="2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25000</w:t>
            </w:r>
          </w:p>
        </w:tc>
        <w:tc>
          <w:tcPr>
            <w:tcW w:w="150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23420004</w:t>
            </w:r>
          </w:p>
        </w:tc>
        <w:tc>
          <w:tcPr>
            <w:tcW w:w="104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2004.05</w:t>
            </w:r>
          </w:p>
        </w:tc>
        <w:tc>
          <w:tcPr>
            <w:tcW w:w="1493" w:type="dxa"/>
            <w:vAlign w:val="center"/>
          </w:tcPr>
          <w:p w:rsidR="009A1CF7" w:rsidRPr="004409FF" w:rsidRDefault="009A1CF7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66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9A1CF7" w:rsidTr="00094217">
        <w:trPr>
          <w:trHeight w:val="567"/>
        </w:trPr>
        <w:tc>
          <w:tcPr>
            <w:tcW w:w="534" w:type="dxa"/>
          </w:tcPr>
          <w:p w:rsidR="009A1CF7" w:rsidRPr="004409FF" w:rsidRDefault="009A1CF7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989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结构陶瓷研究所</w:t>
            </w:r>
          </w:p>
        </w:tc>
        <w:tc>
          <w:tcPr>
            <w:tcW w:w="1306" w:type="dxa"/>
            <w:gridSpan w:val="2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电子天平</w:t>
            </w:r>
          </w:p>
        </w:tc>
        <w:tc>
          <w:tcPr>
            <w:tcW w:w="151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JA12002</w:t>
            </w:r>
          </w:p>
        </w:tc>
        <w:tc>
          <w:tcPr>
            <w:tcW w:w="1587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4680</w:t>
            </w:r>
          </w:p>
        </w:tc>
        <w:tc>
          <w:tcPr>
            <w:tcW w:w="996" w:type="dxa"/>
            <w:gridSpan w:val="2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7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4680</w:t>
            </w:r>
          </w:p>
        </w:tc>
        <w:tc>
          <w:tcPr>
            <w:tcW w:w="150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23420006</w:t>
            </w:r>
          </w:p>
        </w:tc>
        <w:tc>
          <w:tcPr>
            <w:tcW w:w="104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2005.11</w:t>
            </w:r>
          </w:p>
        </w:tc>
        <w:tc>
          <w:tcPr>
            <w:tcW w:w="1493" w:type="dxa"/>
            <w:vAlign w:val="center"/>
          </w:tcPr>
          <w:p w:rsidR="009A1CF7" w:rsidRPr="004409FF" w:rsidRDefault="009A1CF7" w:rsidP="004409F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66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9A1CF7" w:rsidTr="00094217">
        <w:trPr>
          <w:trHeight w:val="567"/>
        </w:trPr>
        <w:tc>
          <w:tcPr>
            <w:tcW w:w="534" w:type="dxa"/>
          </w:tcPr>
          <w:p w:rsidR="009A1CF7" w:rsidRPr="004409FF" w:rsidRDefault="009A1CF7" w:rsidP="004409FF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4409FF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…</w:t>
            </w:r>
          </w:p>
        </w:tc>
        <w:tc>
          <w:tcPr>
            <w:tcW w:w="1989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06" w:type="dxa"/>
            <w:gridSpan w:val="2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1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996" w:type="dxa"/>
            <w:gridSpan w:val="2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297" w:type="dxa"/>
            <w:vAlign w:val="center"/>
          </w:tcPr>
          <w:p w:rsidR="009A1CF7" w:rsidRPr="004409FF" w:rsidRDefault="009A1CF7" w:rsidP="004409F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138680</w:t>
            </w:r>
          </w:p>
        </w:tc>
        <w:tc>
          <w:tcPr>
            <w:tcW w:w="150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40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93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66" w:type="dxa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9A1CF7" w:rsidRPr="00BF4E49">
        <w:trPr>
          <w:trHeight w:val="3657"/>
        </w:trPr>
        <w:tc>
          <w:tcPr>
            <w:tcW w:w="3511" w:type="dxa"/>
            <w:gridSpan w:val="3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鉴定小组意见：</w:t>
            </w: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小组成员签名：</w:t>
            </w:r>
          </w:p>
          <w:p w:rsidR="009A1CF7" w:rsidRPr="004409FF" w:rsidRDefault="009A1CF7" w:rsidP="009A1CF7">
            <w:pPr>
              <w:ind w:firstLineChars="1100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9A1CF7">
            <w:pPr>
              <w:ind w:firstLineChars="734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月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</w:t>
            </w:r>
          </w:p>
        </w:tc>
        <w:tc>
          <w:tcPr>
            <w:tcW w:w="3702" w:type="dxa"/>
            <w:gridSpan w:val="4"/>
            <w:tcBorders>
              <w:right w:val="single" w:sz="4" w:space="0" w:color="auto"/>
            </w:tcBorders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二级单位意见：</w:t>
            </w: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负责人（签字、盖章）：</w:t>
            </w:r>
          </w:p>
          <w:p w:rsidR="009A1CF7" w:rsidRPr="004409FF" w:rsidRDefault="009A1CF7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9A1CF7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月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</w:t>
            </w:r>
          </w:p>
        </w:tc>
        <w:tc>
          <w:tcPr>
            <w:tcW w:w="3506" w:type="dxa"/>
            <w:gridSpan w:val="3"/>
            <w:tcBorders>
              <w:left w:val="single" w:sz="4" w:space="0" w:color="auto"/>
            </w:tcBorders>
          </w:tcPr>
          <w:p w:rsidR="009A1CF7" w:rsidRPr="004409FF" w:rsidRDefault="009A1CF7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9A1CF7" w:rsidRPr="004409FF" w:rsidRDefault="009A1CF7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4409FF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99" w:type="dxa"/>
            <w:gridSpan w:val="3"/>
          </w:tcPr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实验室与设备管理处意见：</w:t>
            </w: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177BEF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负责人（签字）：</w:t>
            </w:r>
          </w:p>
          <w:p w:rsidR="009A1CF7" w:rsidRPr="004409FF" w:rsidRDefault="009A1CF7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BF4E49">
            <w:pP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9A1CF7" w:rsidRPr="004409FF" w:rsidRDefault="009A1CF7" w:rsidP="009A1CF7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月</w:t>
            </w:r>
            <w:r w:rsidRPr="004409FF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 w:rsidRPr="004409FF"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4"/>
                <w:szCs w:val="24"/>
              </w:rPr>
              <w:t>日</w:t>
            </w:r>
          </w:p>
        </w:tc>
      </w:tr>
    </w:tbl>
    <w:p w:rsidR="009A1CF7" w:rsidRPr="006B0290" w:rsidRDefault="009A1CF7" w:rsidP="009A1CF7">
      <w:pPr>
        <w:spacing w:beforeLines="50"/>
        <w:ind w:left="31680" w:hangingChars="300" w:firstLine="3168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仿宋_GB2312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仿宋_GB2312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仿宋_GB2312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2.</w:t>
      </w:r>
      <w:r>
        <w:rPr>
          <w:rFonts w:ascii="Times New Roman" w:eastAsia="仿宋_GB2312" w:hAnsi="Times New Roman" w:cs="仿宋_GB2312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仿宋_GB2312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仿宋_GB2312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sectPr w:rsidR="009A1CF7" w:rsidRPr="006B0290" w:rsidSect="00806AF6"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CF7" w:rsidRDefault="009A1CF7" w:rsidP="006B029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A1CF7" w:rsidRDefault="009A1CF7" w:rsidP="006B029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CF7" w:rsidRDefault="009A1CF7" w:rsidP="006B029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A1CF7" w:rsidRDefault="009A1CF7" w:rsidP="006B029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290"/>
    <w:rsid w:val="000129BC"/>
    <w:rsid w:val="000542BA"/>
    <w:rsid w:val="00085C59"/>
    <w:rsid w:val="00094217"/>
    <w:rsid w:val="000F66E2"/>
    <w:rsid w:val="00175D2E"/>
    <w:rsid w:val="00177BEF"/>
    <w:rsid w:val="00266502"/>
    <w:rsid w:val="002B5E43"/>
    <w:rsid w:val="0033602F"/>
    <w:rsid w:val="00352831"/>
    <w:rsid w:val="003913F8"/>
    <w:rsid w:val="004019FB"/>
    <w:rsid w:val="004409FF"/>
    <w:rsid w:val="00477BAA"/>
    <w:rsid w:val="004F6002"/>
    <w:rsid w:val="005A0D98"/>
    <w:rsid w:val="005C56FF"/>
    <w:rsid w:val="005F0113"/>
    <w:rsid w:val="0065453E"/>
    <w:rsid w:val="00677BFF"/>
    <w:rsid w:val="006B0290"/>
    <w:rsid w:val="006B3311"/>
    <w:rsid w:val="007070F9"/>
    <w:rsid w:val="00806AF6"/>
    <w:rsid w:val="00871523"/>
    <w:rsid w:val="008B37AC"/>
    <w:rsid w:val="008C1E41"/>
    <w:rsid w:val="009A1CF7"/>
    <w:rsid w:val="00A03E8F"/>
    <w:rsid w:val="00AD4845"/>
    <w:rsid w:val="00AF7441"/>
    <w:rsid w:val="00B9287B"/>
    <w:rsid w:val="00BD4D98"/>
    <w:rsid w:val="00BF4E49"/>
    <w:rsid w:val="00C84AAD"/>
    <w:rsid w:val="00DA0AA8"/>
    <w:rsid w:val="00E467DA"/>
    <w:rsid w:val="00EA12D4"/>
    <w:rsid w:val="00EF0D55"/>
    <w:rsid w:val="00F3639B"/>
    <w:rsid w:val="00F83371"/>
    <w:rsid w:val="00FC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29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029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B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0290"/>
    <w:rPr>
      <w:sz w:val="18"/>
      <w:szCs w:val="18"/>
    </w:rPr>
  </w:style>
  <w:style w:type="table" w:styleId="TableGrid">
    <w:name w:val="Table Grid"/>
    <w:basedOn w:val="TableNormal"/>
    <w:uiPriority w:val="99"/>
    <w:rsid w:val="006B0290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409</TotalTime>
  <Pages>1</Pages>
  <Words>101</Words>
  <Characters>579</Characters>
  <Application>Microsoft Office Outlook</Application>
  <DocSecurity>0</DocSecurity>
  <Lines>0</Lines>
  <Paragraphs>0</Paragraphs>
  <ScaleCrop>false</ScaleCrop>
  <Company>E520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yhd</cp:lastModifiedBy>
  <cp:revision>8</cp:revision>
  <dcterms:created xsi:type="dcterms:W3CDTF">2015-07-29T00:50:00Z</dcterms:created>
  <dcterms:modified xsi:type="dcterms:W3CDTF">2017-03-02T00:32:00Z</dcterms:modified>
</cp:coreProperties>
</file>